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4F30" w14:textId="70F57A12" w:rsidR="00771485" w:rsidRPr="00197667" w:rsidRDefault="007517F1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7517F1">
        <w:rPr>
          <w:b/>
          <w:sz w:val="28"/>
          <w:szCs w:val="28"/>
        </w:rPr>
        <w:t>Aquaculture Technician (Hatchery/Farm)</w:t>
      </w:r>
      <w:r>
        <w:rPr>
          <w:rFonts w:asciiTheme="minorBidi" w:hAnsiTheme="minorBidi"/>
          <w:b/>
          <w:bCs/>
          <w:sz w:val="28"/>
          <w:szCs w:val="28"/>
        </w:rPr>
        <w:t>-</w:t>
      </w:r>
      <w:r w:rsidR="00771485" w:rsidRPr="00197667">
        <w:rPr>
          <w:rFonts w:asciiTheme="minorBidi" w:hAnsiTheme="minorBidi"/>
          <w:b/>
          <w:bCs/>
          <w:sz w:val="28"/>
          <w:szCs w:val="28"/>
        </w:rPr>
        <w:t xml:space="preserve">Level </w:t>
      </w:r>
      <w:r w:rsidR="00771485">
        <w:rPr>
          <w:rFonts w:asciiTheme="minorBidi" w:hAnsiTheme="minorBidi"/>
          <w:b/>
          <w:bCs/>
          <w:sz w:val="28"/>
          <w:szCs w:val="28"/>
        </w:rPr>
        <w:t>4</w:t>
      </w:r>
    </w:p>
    <w:p w14:paraId="03769810" w14:textId="0B577188" w:rsidR="00771485" w:rsidRPr="00771485" w:rsidRDefault="00771485" w:rsidP="00771485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197667">
        <w:rPr>
          <w:rFonts w:asciiTheme="minorBidi" w:hAnsiTheme="minorBidi"/>
          <w:b/>
          <w:bCs/>
          <w:sz w:val="28"/>
          <w:szCs w:val="28"/>
        </w:rPr>
        <w:t xml:space="preserve">Activity # </w:t>
      </w:r>
      <w:r w:rsidR="00AE511F">
        <w:rPr>
          <w:rFonts w:asciiTheme="minorBidi" w:hAnsiTheme="minorBidi"/>
          <w:b/>
          <w:bCs/>
          <w:sz w:val="28"/>
          <w:szCs w:val="28"/>
        </w:rPr>
        <w:t>3</w:t>
      </w:r>
    </w:p>
    <w:p w14:paraId="675CCEC1" w14:textId="2DE69F36" w:rsidR="002061F8" w:rsidRPr="00445B6E" w:rsidRDefault="002061F8" w:rsidP="002061F8">
      <w:pPr>
        <w:spacing w:line="240" w:lineRule="auto"/>
        <w:jc w:val="center"/>
        <w:rPr>
          <w:rFonts w:asciiTheme="minorBidi" w:hAnsiTheme="minorBidi"/>
          <w:b/>
          <w:sz w:val="24"/>
        </w:rPr>
      </w:pPr>
      <w:r w:rsidRPr="00445B6E">
        <w:rPr>
          <w:rFonts w:asciiTheme="minorBidi" w:hAnsiTheme="minorBidi"/>
          <w:b/>
          <w:sz w:val="24"/>
        </w:rPr>
        <w:t>List of Consumables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7"/>
        <w:gridCol w:w="6011"/>
        <w:gridCol w:w="2092"/>
      </w:tblGrid>
      <w:tr w:rsidR="00771485" w:rsidRPr="0024316F" w14:paraId="6916CADE" w14:textId="77777777" w:rsidTr="001D0911">
        <w:trPr>
          <w:trHeight w:val="353"/>
        </w:trPr>
        <w:tc>
          <w:tcPr>
            <w:tcW w:w="937" w:type="dxa"/>
            <w:vAlign w:val="center"/>
          </w:tcPr>
          <w:p w14:paraId="6E74C0D1" w14:textId="69186F79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011" w:type="dxa"/>
            <w:vAlign w:val="center"/>
          </w:tcPr>
          <w:p w14:paraId="1015F1B0" w14:textId="73347BB4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2092" w:type="dxa"/>
            <w:vAlign w:val="center"/>
          </w:tcPr>
          <w:p w14:paraId="34E5A5CF" w14:textId="5C5586FC" w:rsidR="00771485" w:rsidRPr="0024316F" w:rsidRDefault="00771485" w:rsidP="0077148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Quantity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AE511F" w:rsidRPr="0024316F" w14:paraId="468E2067" w14:textId="77777777" w:rsidTr="00062196">
        <w:trPr>
          <w:trHeight w:val="353"/>
        </w:trPr>
        <w:tc>
          <w:tcPr>
            <w:tcW w:w="937" w:type="dxa"/>
          </w:tcPr>
          <w:p w14:paraId="2A718A3B" w14:textId="1BCB7DE1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60D0BC45" w14:textId="3F26F9AA" w:rsidR="00AE511F" w:rsidRPr="00AE511F" w:rsidRDefault="00AE511F" w:rsidP="00AE511F">
            <w:pPr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Fertilizers (Organic and inorganic)</w:t>
            </w:r>
          </w:p>
        </w:tc>
        <w:tc>
          <w:tcPr>
            <w:tcW w:w="2092" w:type="dxa"/>
          </w:tcPr>
          <w:p w14:paraId="42D37DCE" w14:textId="4B1C7CDC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1kg</w:t>
            </w:r>
          </w:p>
        </w:tc>
      </w:tr>
      <w:tr w:rsidR="00AE511F" w:rsidRPr="0024316F" w14:paraId="43D1A7A9" w14:textId="77777777" w:rsidTr="00F05FB6">
        <w:trPr>
          <w:trHeight w:val="353"/>
        </w:trPr>
        <w:tc>
          <w:tcPr>
            <w:tcW w:w="937" w:type="dxa"/>
          </w:tcPr>
          <w:p w14:paraId="1177BCC2" w14:textId="68A8CEAB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39911F84" w14:textId="4F703479" w:rsidR="00AE511F" w:rsidRPr="00AE511F" w:rsidRDefault="00AE511F" w:rsidP="00AE511F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Lime</w:t>
            </w:r>
          </w:p>
        </w:tc>
        <w:tc>
          <w:tcPr>
            <w:tcW w:w="2092" w:type="dxa"/>
          </w:tcPr>
          <w:p w14:paraId="0F72D7E8" w14:textId="115C1913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1kg</w:t>
            </w:r>
          </w:p>
        </w:tc>
      </w:tr>
      <w:tr w:rsidR="00AE511F" w:rsidRPr="0024316F" w14:paraId="7303E507" w14:textId="77777777" w:rsidTr="00F05FB6">
        <w:trPr>
          <w:trHeight w:val="353"/>
        </w:trPr>
        <w:tc>
          <w:tcPr>
            <w:tcW w:w="937" w:type="dxa"/>
          </w:tcPr>
          <w:p w14:paraId="5D19EA11" w14:textId="2F0D5D39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463568B0" w14:textId="08C33015" w:rsidR="00AE511F" w:rsidRPr="00AE511F" w:rsidRDefault="00AE511F" w:rsidP="00AE511F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Broodstock </w:t>
            </w:r>
          </w:p>
        </w:tc>
        <w:tc>
          <w:tcPr>
            <w:tcW w:w="2092" w:type="dxa"/>
          </w:tcPr>
          <w:p w14:paraId="09FE11F7" w14:textId="1529A8F3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1Male &amp; 1 Female</w:t>
            </w:r>
          </w:p>
        </w:tc>
      </w:tr>
      <w:tr w:rsidR="00AE511F" w:rsidRPr="0024316F" w14:paraId="2FB3B24A" w14:textId="77777777" w:rsidTr="00AB65FA">
        <w:trPr>
          <w:trHeight w:val="353"/>
        </w:trPr>
        <w:tc>
          <w:tcPr>
            <w:tcW w:w="937" w:type="dxa"/>
          </w:tcPr>
          <w:p w14:paraId="1DFC7CB8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11" w:type="dxa"/>
          </w:tcPr>
          <w:p w14:paraId="7A494EDF" w14:textId="7F1D16FC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Disinfectants</w:t>
            </w:r>
          </w:p>
        </w:tc>
        <w:tc>
          <w:tcPr>
            <w:tcW w:w="2092" w:type="dxa"/>
          </w:tcPr>
          <w:p w14:paraId="6963AB68" w14:textId="37EE257F" w:rsidR="00AE511F" w:rsidRPr="00AE511F" w:rsidRDefault="00AE511F" w:rsidP="00AE511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One bottle</w:t>
            </w:r>
          </w:p>
        </w:tc>
      </w:tr>
      <w:tr w:rsidR="00AE511F" w:rsidRPr="0024316F" w14:paraId="6226740B" w14:textId="77777777" w:rsidTr="00AB65FA">
        <w:trPr>
          <w:trHeight w:val="353"/>
        </w:trPr>
        <w:tc>
          <w:tcPr>
            <w:tcW w:w="937" w:type="dxa"/>
          </w:tcPr>
          <w:p w14:paraId="77B73078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9CB7131" w14:textId="05CCC5C4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Salt (</w:t>
            </w:r>
            <w:proofErr w:type="spellStart"/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Nacl</w:t>
            </w:r>
            <w:proofErr w:type="spellEnd"/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092" w:type="dxa"/>
          </w:tcPr>
          <w:p w14:paraId="1CC2398C" w14:textId="6E4A7C45" w:rsidR="00AE511F" w:rsidRPr="00AE511F" w:rsidRDefault="00AE511F" w:rsidP="00AE511F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2 kg</w:t>
            </w:r>
          </w:p>
        </w:tc>
      </w:tr>
      <w:tr w:rsidR="00AE511F" w:rsidRPr="0024316F" w14:paraId="2247B590" w14:textId="77777777" w:rsidTr="00AB65FA">
        <w:trPr>
          <w:trHeight w:val="353"/>
        </w:trPr>
        <w:tc>
          <w:tcPr>
            <w:tcW w:w="937" w:type="dxa"/>
          </w:tcPr>
          <w:p w14:paraId="759FE28A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11C2C75D" w14:textId="7F8C6D89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Potassium permanganate </w:t>
            </w:r>
          </w:p>
        </w:tc>
        <w:tc>
          <w:tcPr>
            <w:tcW w:w="2092" w:type="dxa"/>
          </w:tcPr>
          <w:p w14:paraId="7866FEBE" w14:textId="16B4504E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1g</w:t>
            </w:r>
          </w:p>
        </w:tc>
      </w:tr>
      <w:tr w:rsidR="00AE511F" w:rsidRPr="0024316F" w14:paraId="3DEC357A" w14:textId="77777777" w:rsidTr="00AB65FA">
        <w:trPr>
          <w:trHeight w:val="353"/>
        </w:trPr>
        <w:tc>
          <w:tcPr>
            <w:tcW w:w="937" w:type="dxa"/>
          </w:tcPr>
          <w:p w14:paraId="2CA8478E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ECDDA97" w14:textId="36C6C86E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Bowls</w:t>
            </w:r>
          </w:p>
        </w:tc>
        <w:tc>
          <w:tcPr>
            <w:tcW w:w="2092" w:type="dxa"/>
          </w:tcPr>
          <w:p w14:paraId="4A47C20C" w14:textId="4A8E5A42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2 Nos.</w:t>
            </w:r>
          </w:p>
        </w:tc>
      </w:tr>
      <w:tr w:rsidR="00AE511F" w:rsidRPr="0024316F" w14:paraId="4BD24972" w14:textId="77777777" w:rsidTr="00AB65FA">
        <w:trPr>
          <w:trHeight w:val="353"/>
        </w:trPr>
        <w:tc>
          <w:tcPr>
            <w:tcW w:w="937" w:type="dxa"/>
          </w:tcPr>
          <w:p w14:paraId="3A710F86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1E6D6C63" w14:textId="1A1B3475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Record books</w:t>
            </w:r>
          </w:p>
        </w:tc>
        <w:tc>
          <w:tcPr>
            <w:tcW w:w="2092" w:type="dxa"/>
          </w:tcPr>
          <w:p w14:paraId="66E3CA3C" w14:textId="553F145E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No.</w:t>
            </w:r>
          </w:p>
        </w:tc>
      </w:tr>
      <w:tr w:rsidR="00AE511F" w:rsidRPr="0024316F" w14:paraId="48C1595A" w14:textId="77777777" w:rsidTr="00AB65FA">
        <w:trPr>
          <w:trHeight w:val="353"/>
        </w:trPr>
        <w:tc>
          <w:tcPr>
            <w:tcW w:w="937" w:type="dxa"/>
          </w:tcPr>
          <w:p w14:paraId="156EADAE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5209B09F" w14:textId="6FFD4704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Pencils and permanent markers</w:t>
            </w:r>
          </w:p>
        </w:tc>
        <w:tc>
          <w:tcPr>
            <w:tcW w:w="2092" w:type="dxa"/>
          </w:tcPr>
          <w:p w14:paraId="58C99761" w14:textId="629A61BB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each</w:t>
            </w:r>
          </w:p>
        </w:tc>
      </w:tr>
      <w:tr w:rsidR="00AE511F" w:rsidRPr="0024316F" w14:paraId="6C3C510E" w14:textId="77777777" w:rsidTr="00AB65FA">
        <w:trPr>
          <w:trHeight w:val="353"/>
        </w:trPr>
        <w:tc>
          <w:tcPr>
            <w:tcW w:w="937" w:type="dxa"/>
          </w:tcPr>
          <w:p w14:paraId="5F444357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58D83F77" w14:textId="57A437BF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Dust bins</w:t>
            </w:r>
          </w:p>
        </w:tc>
        <w:tc>
          <w:tcPr>
            <w:tcW w:w="2092" w:type="dxa"/>
          </w:tcPr>
          <w:p w14:paraId="7B07906B" w14:textId="51FB7B0B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No.</w:t>
            </w:r>
          </w:p>
        </w:tc>
      </w:tr>
      <w:tr w:rsidR="00AE511F" w:rsidRPr="0024316F" w14:paraId="66ECF69C" w14:textId="77777777" w:rsidTr="00AB65FA">
        <w:trPr>
          <w:trHeight w:val="353"/>
        </w:trPr>
        <w:tc>
          <w:tcPr>
            <w:tcW w:w="937" w:type="dxa"/>
          </w:tcPr>
          <w:p w14:paraId="2653CA85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778D1F10" w14:textId="37AC3AF9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Personal protective equipment (Gloves, boots, goggles, chest waders, mask, lab coats)</w:t>
            </w:r>
          </w:p>
        </w:tc>
        <w:tc>
          <w:tcPr>
            <w:tcW w:w="2092" w:type="dxa"/>
          </w:tcPr>
          <w:p w14:paraId="7BEDA557" w14:textId="655F4476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each</w:t>
            </w:r>
          </w:p>
        </w:tc>
      </w:tr>
      <w:tr w:rsidR="00AE511F" w:rsidRPr="0024316F" w14:paraId="57B95519" w14:textId="77777777" w:rsidTr="00AB65FA">
        <w:trPr>
          <w:trHeight w:val="353"/>
        </w:trPr>
        <w:tc>
          <w:tcPr>
            <w:tcW w:w="937" w:type="dxa"/>
          </w:tcPr>
          <w:p w14:paraId="625C119E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011CB8D0" w14:textId="12D25330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Towels</w:t>
            </w:r>
          </w:p>
        </w:tc>
        <w:tc>
          <w:tcPr>
            <w:tcW w:w="2092" w:type="dxa"/>
          </w:tcPr>
          <w:p w14:paraId="45EAB1F1" w14:textId="29CE16A1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No.</w:t>
            </w:r>
          </w:p>
        </w:tc>
      </w:tr>
      <w:tr w:rsidR="00AE511F" w:rsidRPr="0024316F" w14:paraId="166E8A97" w14:textId="77777777" w:rsidTr="00AB65FA">
        <w:trPr>
          <w:trHeight w:val="353"/>
        </w:trPr>
        <w:tc>
          <w:tcPr>
            <w:tcW w:w="937" w:type="dxa"/>
          </w:tcPr>
          <w:p w14:paraId="39324B97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598AC143" w14:textId="6246EF2F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Magnifying lens</w:t>
            </w:r>
          </w:p>
        </w:tc>
        <w:tc>
          <w:tcPr>
            <w:tcW w:w="2092" w:type="dxa"/>
          </w:tcPr>
          <w:p w14:paraId="3B250646" w14:textId="5652CFF7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No.</w:t>
            </w:r>
          </w:p>
        </w:tc>
      </w:tr>
      <w:tr w:rsidR="00AE511F" w:rsidRPr="0024316F" w14:paraId="11BE65FF" w14:textId="77777777" w:rsidTr="00AB65FA">
        <w:trPr>
          <w:trHeight w:val="353"/>
        </w:trPr>
        <w:tc>
          <w:tcPr>
            <w:tcW w:w="937" w:type="dxa"/>
          </w:tcPr>
          <w:p w14:paraId="5A3F1125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4081B02E" w14:textId="4201142B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Hand Wash and Sanitizers</w:t>
            </w:r>
          </w:p>
        </w:tc>
        <w:tc>
          <w:tcPr>
            <w:tcW w:w="2092" w:type="dxa"/>
          </w:tcPr>
          <w:p w14:paraId="4A509DB1" w14:textId="3E6F7C81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1 each</w:t>
            </w:r>
          </w:p>
        </w:tc>
      </w:tr>
      <w:tr w:rsidR="00AE511F" w:rsidRPr="0024316F" w14:paraId="1BF3126E" w14:textId="77777777" w:rsidTr="00AB65FA">
        <w:trPr>
          <w:trHeight w:val="353"/>
        </w:trPr>
        <w:tc>
          <w:tcPr>
            <w:tcW w:w="937" w:type="dxa"/>
          </w:tcPr>
          <w:p w14:paraId="3359312F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7FC09FA1" w14:textId="56083442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Microscope slides and cover slips</w:t>
            </w:r>
          </w:p>
        </w:tc>
        <w:tc>
          <w:tcPr>
            <w:tcW w:w="2092" w:type="dxa"/>
          </w:tcPr>
          <w:p w14:paraId="1BB8CF3D" w14:textId="13C9A830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No. each</w:t>
            </w:r>
          </w:p>
        </w:tc>
      </w:tr>
      <w:tr w:rsidR="00AE511F" w:rsidRPr="0024316F" w14:paraId="516EB3E0" w14:textId="77777777" w:rsidTr="00AB65FA">
        <w:trPr>
          <w:trHeight w:val="353"/>
        </w:trPr>
        <w:tc>
          <w:tcPr>
            <w:tcW w:w="937" w:type="dxa"/>
          </w:tcPr>
          <w:p w14:paraId="5B550F82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6940C79D" w14:textId="3A45F59B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Beaker/Jar</w:t>
            </w:r>
          </w:p>
        </w:tc>
        <w:tc>
          <w:tcPr>
            <w:tcW w:w="2092" w:type="dxa"/>
          </w:tcPr>
          <w:p w14:paraId="7536C69F" w14:textId="28EC0FAE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01 No.</w:t>
            </w:r>
          </w:p>
        </w:tc>
      </w:tr>
      <w:tr w:rsidR="00AE511F" w:rsidRPr="0024316F" w14:paraId="0AED8DDA" w14:textId="77777777" w:rsidTr="00AB65FA">
        <w:trPr>
          <w:trHeight w:val="353"/>
        </w:trPr>
        <w:tc>
          <w:tcPr>
            <w:tcW w:w="937" w:type="dxa"/>
          </w:tcPr>
          <w:p w14:paraId="3A338E3C" w14:textId="77777777" w:rsidR="00AE511F" w:rsidRPr="003313EE" w:rsidRDefault="00AE511F" w:rsidP="00AE511F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</w:p>
        </w:tc>
        <w:tc>
          <w:tcPr>
            <w:tcW w:w="6011" w:type="dxa"/>
          </w:tcPr>
          <w:p w14:paraId="66E45F3F" w14:textId="03224DEC" w:rsidR="00AE511F" w:rsidRPr="00AE511F" w:rsidRDefault="00AE511F" w:rsidP="00AE511F">
            <w:pPr>
              <w:keepNext/>
              <w:keepLines/>
              <w:ind w:right="27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Petri dishes</w:t>
            </w:r>
          </w:p>
        </w:tc>
        <w:tc>
          <w:tcPr>
            <w:tcW w:w="2092" w:type="dxa"/>
          </w:tcPr>
          <w:p w14:paraId="6226F0B7" w14:textId="561403B1" w:rsidR="00AE511F" w:rsidRPr="00AE511F" w:rsidRDefault="00AE511F" w:rsidP="00AE511F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AE511F">
              <w:rPr>
                <w:rFonts w:ascii="Arial" w:hAnsi="Arial" w:cs="Arial"/>
                <w:color w:val="000000" w:themeColor="text1"/>
                <w:sz w:val="22"/>
                <w:szCs w:val="22"/>
              </w:rPr>
              <w:t>02 No.</w:t>
            </w:r>
          </w:p>
        </w:tc>
      </w:tr>
    </w:tbl>
    <w:p w14:paraId="3C1B6EF7" w14:textId="282E9DB5" w:rsidR="002061F8" w:rsidRDefault="00062196" w:rsidP="00C71D95">
      <w:pPr>
        <w:rPr>
          <w:rFonts w:asciiTheme="minorBidi" w:hAnsiTheme="minorBidi"/>
          <w:i/>
          <w:iCs/>
        </w:rPr>
      </w:pPr>
      <w:r w:rsidRPr="001308CD">
        <w:rPr>
          <w:rFonts w:asciiTheme="minorBidi" w:hAnsiTheme="minorBidi"/>
          <w:i/>
          <w:iCs/>
        </w:rPr>
        <w:t xml:space="preserve">*All </w:t>
      </w:r>
      <w:r w:rsidR="00516829">
        <w:rPr>
          <w:rFonts w:asciiTheme="minorBidi" w:hAnsiTheme="minorBidi"/>
          <w:i/>
          <w:iCs/>
        </w:rPr>
        <w:t>equipment and containers</w:t>
      </w:r>
      <w:r w:rsidRPr="001308CD">
        <w:rPr>
          <w:rFonts w:asciiTheme="minorBidi" w:hAnsiTheme="minorBidi"/>
          <w:i/>
          <w:iCs/>
        </w:rPr>
        <w:t xml:space="preserve"> should be washed and rinsed </w:t>
      </w:r>
    </w:p>
    <w:p w14:paraId="458A60F8" w14:textId="77777777" w:rsidR="003C0C52" w:rsidRPr="003C0C52" w:rsidRDefault="003C0C52" w:rsidP="003C0C52">
      <w:pPr>
        <w:rPr>
          <w:rFonts w:asciiTheme="minorBidi" w:hAnsiTheme="minorBidi"/>
        </w:rPr>
      </w:pPr>
      <w:bookmarkStart w:id="0" w:name="_Hlk217039896"/>
      <w:r w:rsidRPr="003C0C52">
        <w:rPr>
          <w:rFonts w:asciiTheme="minorBidi" w:hAnsiTheme="minorBidi"/>
          <w:b/>
          <w:bCs/>
        </w:rPr>
        <w:t xml:space="preserve">Note: </w:t>
      </w:r>
      <w:r w:rsidRPr="003C0C52">
        <w:rPr>
          <w:rFonts w:asciiTheme="minorBidi" w:hAnsiTheme="minorBidi"/>
        </w:rPr>
        <w:t>All the tools &amp; equipment from this qualification will be ready and in functional condition before the start of assessment.</w:t>
      </w:r>
    </w:p>
    <w:bookmarkEnd w:id="0"/>
    <w:p w14:paraId="176D168D" w14:textId="77777777" w:rsidR="003C0C52" w:rsidRPr="00C71D95" w:rsidRDefault="003C0C52" w:rsidP="00C71D95">
      <w:pPr>
        <w:rPr>
          <w:rFonts w:asciiTheme="minorBidi" w:hAnsiTheme="minorBidi"/>
          <w:i/>
          <w:iCs/>
        </w:rPr>
      </w:pPr>
    </w:p>
    <w:p w14:paraId="6D093AD0" w14:textId="28BC92F7" w:rsidR="0024316F" w:rsidRPr="0024316F" w:rsidRDefault="002061F8" w:rsidP="003C0C52">
      <w:pPr>
        <w:tabs>
          <w:tab w:val="left" w:pos="2429"/>
          <w:tab w:val="center" w:pos="4801"/>
        </w:tabs>
        <w:spacing w:line="240" w:lineRule="auto"/>
        <w:rPr>
          <w:rFonts w:ascii="Arial" w:hAnsi="Arial" w:cs="Arial"/>
        </w:rPr>
      </w:pPr>
      <w:r>
        <w:rPr>
          <w:rFonts w:asciiTheme="minorBidi" w:hAnsiTheme="minorBidi"/>
          <w:b/>
          <w:sz w:val="24"/>
          <w:szCs w:val="24"/>
        </w:rPr>
        <w:tab/>
      </w:r>
    </w:p>
    <w:p w14:paraId="16222737" w14:textId="77777777" w:rsidR="00CB294C" w:rsidRDefault="00CB294C"/>
    <w:sectPr w:rsidR="00CB294C" w:rsidSect="00CB294C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E60EB" w14:textId="77777777" w:rsidR="00997701" w:rsidRDefault="00997701" w:rsidP="00CE5C7A">
      <w:pPr>
        <w:spacing w:after="0" w:line="240" w:lineRule="auto"/>
      </w:pPr>
      <w:r>
        <w:separator/>
      </w:r>
    </w:p>
  </w:endnote>
  <w:endnote w:type="continuationSeparator" w:id="0">
    <w:p w14:paraId="14F568D8" w14:textId="77777777" w:rsidR="00997701" w:rsidRDefault="00997701" w:rsidP="00CE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940C" w14:textId="77777777" w:rsidR="00997701" w:rsidRDefault="00997701" w:rsidP="00CE5C7A">
      <w:pPr>
        <w:spacing w:after="0" w:line="240" w:lineRule="auto"/>
      </w:pPr>
      <w:r>
        <w:separator/>
      </w:r>
    </w:p>
  </w:footnote>
  <w:footnote w:type="continuationSeparator" w:id="0">
    <w:p w14:paraId="50357BD2" w14:textId="77777777" w:rsidR="00997701" w:rsidRDefault="00997701" w:rsidP="00CE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FDD1" w14:textId="300FEC76" w:rsidR="00CE5C7A" w:rsidRPr="00CE5C7A" w:rsidRDefault="007517F1">
    <w:pPr>
      <w:pStyle w:val="Header"/>
      <w:rPr>
        <w:rFonts w:asciiTheme="minorBidi" w:hAnsiTheme="minorBidi"/>
        <w:sz w:val="24"/>
        <w:szCs w:val="24"/>
      </w:rPr>
    </w:pPr>
    <w:bookmarkStart w:id="1" w:name="_Hlk217039902"/>
    <w:bookmarkStart w:id="2" w:name="_Hlk217039903"/>
    <w:r>
      <w:rPr>
        <w:rFonts w:asciiTheme="minorBidi" w:hAnsiTheme="minorBidi"/>
        <w:sz w:val="24"/>
        <w:szCs w:val="24"/>
      </w:rPr>
      <w:t>Aquaculture</w:t>
    </w:r>
    <w:r w:rsidR="00CE5C7A">
      <w:rPr>
        <w:rFonts w:asciiTheme="minorBidi" w:hAnsiTheme="minorBidi"/>
        <w:sz w:val="24"/>
        <w:szCs w:val="24"/>
      </w:rPr>
      <w:t xml:space="preserve"> Technician – Activity #</w:t>
    </w:r>
    <w:bookmarkEnd w:id="1"/>
    <w:bookmarkEnd w:id="2"/>
    <w:r w:rsidR="00AE511F">
      <w:rPr>
        <w:rFonts w:asciiTheme="minorBidi" w:hAnsiTheme="minorBidi"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95B8D"/>
    <w:multiLevelType w:val="hybridMultilevel"/>
    <w:tmpl w:val="FF46A3B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50EE5"/>
    <w:multiLevelType w:val="hybridMultilevel"/>
    <w:tmpl w:val="25128102"/>
    <w:lvl w:ilvl="0" w:tplc="A6708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663638">
    <w:abstractNumId w:val="0"/>
  </w:num>
  <w:num w:numId="2" w16cid:durableId="6818627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96"/>
    <w:rsid w:val="00062196"/>
    <w:rsid w:val="00143A03"/>
    <w:rsid w:val="002061F8"/>
    <w:rsid w:val="002331F3"/>
    <w:rsid w:val="0024316F"/>
    <w:rsid w:val="00244B9F"/>
    <w:rsid w:val="002E6FF0"/>
    <w:rsid w:val="0030267E"/>
    <w:rsid w:val="003313EE"/>
    <w:rsid w:val="00383874"/>
    <w:rsid w:val="003C0C52"/>
    <w:rsid w:val="003C66DD"/>
    <w:rsid w:val="00445B6E"/>
    <w:rsid w:val="00502A9B"/>
    <w:rsid w:val="00516829"/>
    <w:rsid w:val="00570964"/>
    <w:rsid w:val="005861EA"/>
    <w:rsid w:val="00722CEA"/>
    <w:rsid w:val="007517F1"/>
    <w:rsid w:val="00771485"/>
    <w:rsid w:val="00775A99"/>
    <w:rsid w:val="00845F67"/>
    <w:rsid w:val="00997701"/>
    <w:rsid w:val="009D420E"/>
    <w:rsid w:val="00A67394"/>
    <w:rsid w:val="00AE511F"/>
    <w:rsid w:val="00B0019F"/>
    <w:rsid w:val="00B946BC"/>
    <w:rsid w:val="00BE2B55"/>
    <w:rsid w:val="00C252BE"/>
    <w:rsid w:val="00C71D95"/>
    <w:rsid w:val="00CB294C"/>
    <w:rsid w:val="00CD174E"/>
    <w:rsid w:val="00CE0460"/>
    <w:rsid w:val="00CE3227"/>
    <w:rsid w:val="00CE5C7A"/>
    <w:rsid w:val="00CF5A18"/>
    <w:rsid w:val="00EB23DC"/>
    <w:rsid w:val="00EC095B"/>
    <w:rsid w:val="00F26095"/>
    <w:rsid w:val="00F5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DFE0D"/>
  <w15:docId w15:val="{E2AF73FF-222F-40F8-AB48-BC626798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61F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C7A"/>
  </w:style>
  <w:style w:type="paragraph" w:styleId="Footer">
    <w:name w:val="footer"/>
    <w:basedOn w:val="Normal"/>
    <w:link w:val="FooterChar"/>
    <w:uiPriority w:val="99"/>
    <w:unhideWhenUsed/>
    <w:rsid w:val="00CE5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C7A"/>
  </w:style>
  <w:style w:type="paragraph" w:styleId="ListParagraph">
    <w:name w:val="List Paragraph"/>
    <w:basedOn w:val="Normal"/>
    <w:uiPriority w:val="34"/>
    <w:qFormat/>
    <w:rsid w:val="00331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C\Desktop\Water%20Quality%20Qualification%20Level%203%20&amp;%20Level%204\Summative\Summative%20assessment%20Water%20quality%20technician%20level%204\Consumables%20and%20equipments%20LEVEL%204%20ACTIVITY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40AFB729CF70498774B5FA70D8280E" ma:contentTypeVersion="5" ma:contentTypeDescription="Create a new document." ma:contentTypeScope="" ma:versionID="31bb660c460758158d8f8db267ad6ba9">
  <xsd:schema xmlns:xsd="http://www.w3.org/2001/XMLSchema" xmlns:xs="http://www.w3.org/2001/XMLSchema" xmlns:p="http://schemas.microsoft.com/office/2006/metadata/properties" xmlns:ns3="200a751a-b69c-42fd-9354-29a1b4580584" targetNamespace="http://schemas.microsoft.com/office/2006/metadata/properties" ma:root="true" ma:fieldsID="7208e6f78dfbee8d0c5a75251049a792" ns3:_="">
    <xsd:import namespace="200a751a-b69c-42fd-9354-29a1b458058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a751a-b69c-42fd-9354-29a1b458058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ED817-7EA2-41D1-91B0-71CE3C2C7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a751a-b69c-42fd-9354-29a1b4580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ADC928-9299-4EA1-87E4-D3112ED3F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05DB56-4AAB-49FD-8102-575F9F163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Consumables and equipments LEVEL 4 ACTIVITY 1</Template>
  <TotalTime>14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 Mahmood</dc:creator>
  <cp:lastModifiedBy>Saima Asghar</cp:lastModifiedBy>
  <cp:revision>12</cp:revision>
  <dcterms:created xsi:type="dcterms:W3CDTF">2025-12-30T14:49:00Z</dcterms:created>
  <dcterms:modified xsi:type="dcterms:W3CDTF">2025-12-31T05:19:00Z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0x0101003840AFB729CF70498774B5FA70D8280E</vt:lpwstr>
  </property>
</Properties>
</file>